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B929F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2074D726" w14:textId="45B425C5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321165">
        <w:rPr>
          <w:color w:val="808080" w:themeColor="background1" w:themeShade="80"/>
          <w:sz w:val="24"/>
        </w:rPr>
        <w:t>85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10053A">
        <w:rPr>
          <w:color w:val="808080" w:themeColor="background1" w:themeShade="80"/>
          <w:sz w:val="24"/>
          <w:szCs w:val="24"/>
        </w:rPr>
        <w:t>17</w:t>
      </w:r>
      <w:r w:rsidR="00F919AA">
        <w:rPr>
          <w:color w:val="808080" w:themeColor="background1" w:themeShade="80"/>
          <w:sz w:val="24"/>
          <w:szCs w:val="24"/>
        </w:rPr>
        <w:t>12733</w:t>
      </w:r>
      <w:bookmarkStart w:id="13" w:name="_GoBack"/>
      <w:bookmarkEnd w:id="13"/>
    </w:p>
    <w:p w14:paraId="3D6E8A2C" w14:textId="27AB1826" w:rsidR="00D73CC8" w:rsidRDefault="00321165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Reno</w:t>
      </w:r>
      <w:r w:rsidR="004917AF">
        <w:rPr>
          <w:color w:val="808080" w:themeColor="background1" w:themeShade="80"/>
          <w:sz w:val="24"/>
        </w:rPr>
        <w:t xml:space="preserve">, </w:t>
      </w:r>
      <w:r>
        <w:rPr>
          <w:color w:val="808080" w:themeColor="background1" w:themeShade="80"/>
          <w:sz w:val="24"/>
        </w:rPr>
        <w:t>USA,</w:t>
      </w:r>
      <w:r w:rsidR="00D73CC8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27 Nov</w:t>
      </w:r>
      <w:r w:rsidR="00D73CC8">
        <w:rPr>
          <w:color w:val="808080" w:themeColor="background1" w:themeShade="80"/>
          <w:sz w:val="24"/>
        </w:rPr>
        <w:t xml:space="preserve"> </w:t>
      </w:r>
      <w:r w:rsidR="00D73CC8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1 Dec</w:t>
      </w:r>
      <w:r w:rsidR="00D73CC8">
        <w:rPr>
          <w:color w:val="808080" w:themeColor="background1" w:themeShade="80"/>
          <w:sz w:val="24"/>
        </w:rPr>
        <w:t>,</w:t>
      </w:r>
      <w:r w:rsidR="004917AF">
        <w:rPr>
          <w:color w:val="808080" w:themeColor="background1" w:themeShade="80"/>
          <w:sz w:val="24"/>
        </w:rPr>
        <w:t xml:space="preserve"> 2017</w:t>
      </w:r>
    </w:p>
    <w:p w14:paraId="54B78AC2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05306FA" w14:textId="77777777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2C3F57C6" w14:textId="5F518A66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6D0E42">
        <w:rPr>
          <w:rFonts w:ascii="Arial" w:hAnsi="Arial" w:cs="Arial"/>
          <w:sz w:val="24"/>
          <w:szCs w:val="24"/>
          <w:lang w:val="en-US"/>
        </w:rPr>
        <w:t>TR36.716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321165">
        <w:rPr>
          <w:rFonts w:ascii="Arial" w:hAnsi="Arial" w:cs="Arial"/>
          <w:sz w:val="24"/>
          <w:szCs w:val="24"/>
          <w:lang w:val="en-US"/>
        </w:rPr>
        <w:t>0.0.2</w:t>
      </w:r>
    </w:p>
    <w:p w14:paraId="15170E30" w14:textId="433BBB76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6D0E42" w:rsidRPr="006D0E42">
        <w:rPr>
          <w:rFonts w:ascii="Arial" w:eastAsia="宋体" w:hAnsi="Arial" w:cs="Arial"/>
          <w:sz w:val="24"/>
          <w:szCs w:val="24"/>
        </w:rPr>
        <w:t>Ext_B12_LTE</w:t>
      </w:r>
    </w:p>
    <w:p w14:paraId="30881750" w14:textId="22FBD412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B02DFB" w:rsidRPr="003A4F6F">
        <w:rPr>
          <w:rFonts w:ascii="Arial" w:hAnsi="Arial" w:cs="Arial"/>
          <w:sz w:val="24"/>
          <w:szCs w:val="24"/>
          <w:lang w:val="en-US"/>
        </w:rPr>
        <w:t>8.1</w:t>
      </w:r>
      <w:r w:rsidR="006D0E42">
        <w:rPr>
          <w:rFonts w:ascii="Arial" w:hAnsi="Arial" w:cs="Arial"/>
          <w:sz w:val="24"/>
          <w:szCs w:val="24"/>
          <w:lang w:val="en-US"/>
        </w:rPr>
        <w:t>4</w:t>
      </w:r>
      <w:r w:rsidR="00B02DFB" w:rsidRPr="003A4F6F">
        <w:rPr>
          <w:rFonts w:ascii="Arial" w:hAnsi="Arial" w:cs="Arial"/>
          <w:sz w:val="24"/>
          <w:szCs w:val="24"/>
          <w:lang w:val="en-US"/>
        </w:rPr>
        <w:t>.</w:t>
      </w:r>
      <w:r w:rsidR="002607A3">
        <w:rPr>
          <w:rFonts w:ascii="Arial" w:hAnsi="Arial" w:cs="Arial"/>
          <w:sz w:val="24"/>
          <w:szCs w:val="24"/>
          <w:lang w:val="en-US"/>
        </w:rPr>
        <w:t>1</w:t>
      </w:r>
    </w:p>
    <w:p w14:paraId="6FF323AA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5DAC1529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DB4AF05" w14:textId="17BB4477" w:rsidR="00883C52" w:rsidRPr="00883C52" w:rsidRDefault="00A973B5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4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1</w:t>
      </w:r>
      <w:r>
        <w:rPr>
          <w:rFonts w:cs="Arial"/>
          <w:b/>
          <w:sz w:val="28"/>
          <w:szCs w:val="28"/>
          <w:lang w:val="en-US"/>
        </w:rPr>
        <w:tab/>
        <w:t>Introduction</w:t>
      </w:r>
    </w:p>
    <w:p w14:paraId="07AB2697" w14:textId="03FE54D9" w:rsidR="006871E5" w:rsidRPr="006871E5" w:rsidRDefault="00A973B5" w:rsidP="006871E5">
      <w:pPr>
        <w:pStyle w:val="Heading2"/>
        <w:rPr>
          <w:b/>
          <w:sz w:val="28"/>
          <w:szCs w:val="28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In RAN4#84Bis, A TR skeleton [1] as well as TP on deployment scenarios [2] were approved</w:t>
      </w:r>
      <w:r w:rsidR="006D0E42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2D322498" w14:textId="3681C02A" w:rsidR="00A973B5" w:rsidRPr="00A973B5" w:rsidRDefault="00A973B5" w:rsidP="00A973B5">
      <w:pPr>
        <w:pStyle w:val="Heading2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  <w:lang w:val="en-US"/>
        </w:rPr>
        <w:t>2</w:t>
      </w:r>
      <w:r>
        <w:rPr>
          <w:rFonts w:cs="Arial"/>
          <w:b/>
          <w:sz w:val="28"/>
          <w:szCs w:val="28"/>
          <w:lang w:val="en-US"/>
        </w:rPr>
        <w:tab/>
        <w:t>Proposal</w:t>
      </w:r>
    </w:p>
    <w:p w14:paraId="42D7BC64" w14:textId="4817A9D9" w:rsidR="00A973B5" w:rsidRDefault="00A973B5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It is proposed to approve the TR 36.716 v0.0.2 attached to this cover sheet</w:t>
      </w:r>
    </w:p>
    <w:p w14:paraId="711D90D6" w14:textId="375EFCE4" w:rsidR="00A973B5" w:rsidRPr="00883C52" w:rsidRDefault="00A973B5" w:rsidP="00A973B5">
      <w:pPr>
        <w:pStyle w:val="Heading2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  <w:lang w:val="en-US"/>
        </w:rPr>
        <w:t>3</w:t>
      </w:r>
      <w:r>
        <w:rPr>
          <w:rFonts w:cs="Arial"/>
          <w:b/>
          <w:sz w:val="28"/>
          <w:szCs w:val="28"/>
          <w:lang w:val="en-US"/>
        </w:rPr>
        <w:tab/>
        <w:t>References</w:t>
      </w:r>
    </w:p>
    <w:p w14:paraId="7C0432A4" w14:textId="14BF9532" w:rsidR="00A973B5" w:rsidRDefault="00A973B5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[1] R4-1711421”TR 36.761_v0.0.1 Skeleton”, Dish network, RAN4#84bis</w:t>
      </w:r>
    </w:p>
    <w:p w14:paraId="4E8C63F1" w14:textId="2A39C437" w:rsidR="00A973B5" w:rsidRDefault="00A973B5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[2] R4-1711588, “</w:t>
      </w:r>
      <w:r w:rsidRPr="00A973B5">
        <w:rPr>
          <w:bCs/>
        </w:rPr>
        <w:t xml:space="preserve">TP for TR36.761: </w:t>
      </w:r>
      <w:r w:rsidRPr="00A973B5">
        <w:rPr>
          <w:rFonts w:eastAsia="宋体"/>
        </w:rPr>
        <w:t>Extended-Band12 new E-UTRA Band Deployment scenarios</w:t>
      </w:r>
      <w:r>
        <w:rPr>
          <w:rFonts w:eastAsia="宋体"/>
        </w:rPr>
        <w:t xml:space="preserve">”, </w:t>
      </w:r>
      <w:r>
        <w:rPr>
          <w:rFonts w:eastAsia="Malgun Gothic"/>
          <w:lang w:val="en-US" w:eastAsia="ko-KR"/>
        </w:rPr>
        <w:t>Dish network, RAN4#84bis</w:t>
      </w:r>
    </w:p>
    <w:p w14:paraId="704323A2" w14:textId="696314AE" w:rsidR="00852E7F" w:rsidRPr="00B32921" w:rsidRDefault="00852E7F" w:rsidP="00852E7F">
      <w:pPr>
        <w:pStyle w:val="BodyText"/>
        <w:rPr>
          <w:rFonts w:eastAsia="Malgun Gothic"/>
          <w:lang w:val="en-US" w:eastAsia="ko-KR"/>
        </w:rPr>
      </w:pPr>
      <w:r w:rsidRPr="00B32921">
        <w:rPr>
          <w:rFonts w:eastAsia="Malgun Gothic" w:hint="eastAsia"/>
          <w:lang w:val="en-US" w:eastAsia="ko-KR"/>
        </w:rPr>
        <w:t xml:space="preserve"> </w:t>
      </w:r>
    </w:p>
    <w:bookmarkEnd w:id="14"/>
    <w:p w14:paraId="5227370A" w14:textId="4E7B0400" w:rsidR="002F3F6C" w:rsidRPr="00852E7F" w:rsidRDefault="002F3F6C" w:rsidP="002F3F6C">
      <w:pPr>
        <w:spacing w:after="0"/>
        <w:ind w:left="426" w:hanging="426"/>
      </w:pPr>
    </w:p>
    <w:p w14:paraId="457760FC" w14:textId="77777777" w:rsidR="00CB2779" w:rsidRPr="00CB2779" w:rsidRDefault="00CB2779" w:rsidP="00CB2779">
      <w:pPr>
        <w:spacing w:after="60"/>
        <w:ind w:left="426" w:hanging="426"/>
        <w:rPr>
          <w:bCs/>
        </w:rPr>
      </w:pPr>
    </w:p>
    <w:sectPr w:rsidR="00CB2779" w:rsidRPr="00CB2779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41F34" w14:textId="77777777" w:rsidR="008601F8" w:rsidRDefault="008601F8">
      <w:r>
        <w:separator/>
      </w:r>
    </w:p>
  </w:endnote>
  <w:endnote w:type="continuationSeparator" w:id="0">
    <w:p w14:paraId="3DCD2934" w14:textId="77777777" w:rsidR="008601F8" w:rsidRDefault="0086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0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00500000000000000"/>
    <w:charset w:val="00"/>
    <w:family w:val="roman"/>
    <w:pitch w:val="fixed"/>
    <w:sig w:usb0="00000003" w:usb1="00000000" w:usb2="00000000" w:usb3="00000000" w:csb0="0000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AA95B" w14:textId="77777777" w:rsidR="008601F8" w:rsidRDefault="008601F8">
      <w:r>
        <w:separator/>
      </w:r>
    </w:p>
  </w:footnote>
  <w:footnote w:type="continuationSeparator" w:id="0">
    <w:p w14:paraId="259B11BD" w14:textId="77777777" w:rsidR="008601F8" w:rsidRDefault="008601F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FE63B" w14:textId="77777777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E14003E"/>
    <w:multiLevelType w:val="hybridMultilevel"/>
    <w:tmpl w:val="F552E672"/>
    <w:lvl w:ilvl="0" w:tplc="0D8C04AE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5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7"/>
  </w:num>
  <w:num w:numId="8">
    <w:abstractNumId w:val="2"/>
  </w:num>
  <w:num w:numId="9">
    <w:abstractNumId w:val="5"/>
  </w:num>
  <w:num w:numId="10">
    <w:abstractNumId w:val="13"/>
  </w:num>
  <w:num w:numId="11">
    <w:abstractNumId w:val="0"/>
  </w:num>
  <w:num w:numId="12">
    <w:abstractNumId w:val="11"/>
  </w:num>
  <w:num w:numId="13">
    <w:abstractNumId w:val="12"/>
  </w:num>
  <w:num w:numId="14">
    <w:abstractNumId w:val="1"/>
  </w:num>
  <w:num w:numId="15">
    <w:abstractNumId w:val="14"/>
  </w:num>
  <w:num w:numId="16">
    <w:abstractNumId w:val="10"/>
  </w:num>
  <w:num w:numId="17">
    <w:abstractNumId w:val="15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053A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84707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16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E3B22"/>
    <w:rsid w:val="003F38FD"/>
    <w:rsid w:val="003F52AD"/>
    <w:rsid w:val="003F69B1"/>
    <w:rsid w:val="00402402"/>
    <w:rsid w:val="004038D1"/>
    <w:rsid w:val="00404107"/>
    <w:rsid w:val="004149D0"/>
    <w:rsid w:val="004209EA"/>
    <w:rsid w:val="0042134C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ED6"/>
    <w:rsid w:val="004917AF"/>
    <w:rsid w:val="00492F57"/>
    <w:rsid w:val="00493B5A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77B88"/>
    <w:rsid w:val="00580E9B"/>
    <w:rsid w:val="00581910"/>
    <w:rsid w:val="0058277B"/>
    <w:rsid w:val="005837DE"/>
    <w:rsid w:val="00590771"/>
    <w:rsid w:val="00593C0C"/>
    <w:rsid w:val="005940FA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0B65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3412"/>
    <w:rsid w:val="00694EF6"/>
    <w:rsid w:val="00696F5D"/>
    <w:rsid w:val="006A122F"/>
    <w:rsid w:val="006C573A"/>
    <w:rsid w:val="006D0E42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01F8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64E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973B5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2A61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0F34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59EF"/>
    <w:rsid w:val="00F875D1"/>
    <w:rsid w:val="00F8781A"/>
    <w:rsid w:val="00F87A25"/>
    <w:rsid w:val="00F87DC6"/>
    <w:rsid w:val="00F919AA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5EA988A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0AF90-4C64-EB41-B2C3-905CE770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6</TotalTime>
  <Pages>1</Pages>
  <Words>85</Words>
  <Characters>491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575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cp:lastPrinted>2015-07-13T09:49:00Z</cp:lastPrinted>
  <dcterms:created xsi:type="dcterms:W3CDTF">2017-11-16T19:00:00Z</dcterms:created>
  <dcterms:modified xsi:type="dcterms:W3CDTF">2017-11-16T19:10:00Z</dcterms:modified>
  <cp:category/>
</cp:coreProperties>
</file>